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DADE8" w14:textId="09534966" w:rsidR="00F90FDE" w:rsidRPr="00F90FDE" w:rsidRDefault="00F90FDE" w:rsidP="00F90FDE">
      <w:pPr>
        <w:spacing w:line="480" w:lineRule="auto"/>
        <w:outlineLvl w:val="1"/>
        <w:rPr>
          <w:rFonts w:ascii="Times New Roman" w:eastAsia="Calibri" w:hAnsi="Times New Roman" w:cs="Times New Roman"/>
          <w:b/>
          <w:bCs/>
        </w:rPr>
      </w:pPr>
      <w:r w:rsidRPr="00F90FDE">
        <w:rPr>
          <w:rFonts w:ascii="Times New Roman" w:eastAsia="Calibri" w:hAnsi="Times New Roman" w:cs="Times New Roman"/>
          <w:b/>
          <w:bCs/>
        </w:rPr>
        <w:t xml:space="preserve">Supplementary </w:t>
      </w:r>
      <w:r w:rsidRPr="00132838">
        <w:rPr>
          <w:rFonts w:ascii="Times New Roman" w:eastAsia="Calibri" w:hAnsi="Times New Roman" w:cs="Times New Roman"/>
          <w:b/>
          <w:bCs/>
          <w:color w:val="FF0000"/>
        </w:rPr>
        <w:t xml:space="preserve">Table </w:t>
      </w:r>
      <w:r w:rsidR="00132838" w:rsidRPr="00132838">
        <w:rPr>
          <w:rFonts w:ascii="Times New Roman" w:eastAsia="Calibri" w:hAnsi="Times New Roman" w:cs="Times New Roman"/>
          <w:b/>
          <w:bCs/>
          <w:color w:val="FF0000"/>
        </w:rPr>
        <w:t>1</w:t>
      </w:r>
      <w:r w:rsidRPr="00132838">
        <w:rPr>
          <w:rFonts w:ascii="Times New Roman" w:eastAsia="Calibri" w:hAnsi="Times New Roman" w:cs="Times New Roman"/>
          <w:b/>
          <w:bCs/>
          <w:color w:val="FF0000"/>
        </w:rPr>
        <w:t xml:space="preserve">. </w:t>
      </w:r>
    </w:p>
    <w:p w14:paraId="0925745A" w14:textId="77777777" w:rsidR="00F90FDE" w:rsidRPr="00F90FDE" w:rsidRDefault="00F90FDE" w:rsidP="00F90FDE">
      <w:pPr>
        <w:spacing w:line="480" w:lineRule="auto"/>
        <w:rPr>
          <w:rFonts w:ascii="Times New Roman" w:eastAsia="Calibri" w:hAnsi="Times New Roman" w:cs="Times New Roman"/>
          <w:i/>
          <w:iCs/>
        </w:rPr>
      </w:pPr>
      <w:r w:rsidRPr="00F90FDE">
        <w:rPr>
          <w:rFonts w:ascii="Times New Roman" w:eastAsia="Calibri" w:hAnsi="Times New Roman" w:cs="Times New Roman"/>
          <w:i/>
          <w:iCs/>
        </w:rPr>
        <w:t>Intercoder-reliability (Cohen’s kappa) for #mentalhealth coding</w:t>
      </w:r>
    </w:p>
    <w:p w14:paraId="7CED56B7" w14:textId="77777777" w:rsidR="00F90FDE" w:rsidRPr="00F90FDE" w:rsidRDefault="00F90FDE" w:rsidP="00F90FDE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5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381"/>
        <w:gridCol w:w="1361"/>
        <w:gridCol w:w="1304"/>
        <w:gridCol w:w="850"/>
        <w:gridCol w:w="1020"/>
        <w:gridCol w:w="907"/>
        <w:gridCol w:w="907"/>
        <w:gridCol w:w="907"/>
        <w:gridCol w:w="624"/>
        <w:gridCol w:w="624"/>
        <w:gridCol w:w="624"/>
        <w:gridCol w:w="624"/>
        <w:gridCol w:w="567"/>
        <w:gridCol w:w="1068"/>
        <w:gridCol w:w="1191"/>
      </w:tblGrid>
      <w:tr w:rsidR="00F90FDE" w:rsidRPr="00F90FDE" w14:paraId="74EA3B1E" w14:textId="77777777" w:rsidTr="002D3B84">
        <w:trPr>
          <w:trHeight w:val="265"/>
        </w:trPr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A94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Code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2FB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Disagreements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E75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% Disagreement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552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</w:t>
            </w:r>
            <w:proofErr w:type="spellEnd"/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(actual)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148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YES/YES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85C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NO/YES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A06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YES/NO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593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NO/NO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B66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CM1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46F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CM2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386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RM1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12D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RM2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C87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918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</w:t>
            </w:r>
            <w:proofErr w:type="spellEnd"/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(expected)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606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Cohen's Kappa</w:t>
            </w:r>
          </w:p>
        </w:tc>
      </w:tr>
      <w:tr w:rsidR="00F90FDE" w:rsidRPr="00F90FDE" w14:paraId="76EC8EDE" w14:textId="77777777" w:rsidTr="002D3B84">
        <w:trPr>
          <w:trHeight w:val="265"/>
        </w:trPr>
        <w:tc>
          <w:tcPr>
            <w:tcW w:w="13768" w:type="dxa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8EAE1F6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Type of mental health content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5EB822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7412215D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C31DB26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experience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FB12E6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5B4EDB8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95C6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6BC83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EDDC1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521824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19087E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0BBAC0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AC23D1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8AF55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96E2D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DE7DF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C93246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0.675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3E85B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0.692307692</w:t>
            </w:r>
          </w:p>
        </w:tc>
      </w:tr>
      <w:tr w:rsidR="00F90FDE" w:rsidRPr="00F90FDE" w14:paraId="21617815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7696CFFD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Awareness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2B609A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C9C54E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225F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266A5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ECA52A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2D1188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AA78AD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885A3F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9EED53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A76DDE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D2B938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C6724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71A493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67854F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0.897959184</w:t>
            </w:r>
          </w:p>
        </w:tc>
      </w:tr>
      <w:tr w:rsidR="00F90FDE" w:rsidRPr="00F90FDE" w14:paraId="11B95365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3486F02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Advice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CD76E1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FA7B52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DCC38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45D45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8F0776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C20B9A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7F075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A49A65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67F3C9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A4500D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43D2B1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AAF10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DEDE4B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A6D649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F90FDE" w:rsidRPr="00F90FDE" w14:paraId="3FC2C1DC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DC10F4E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News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274CCF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5E92C2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50968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7AAE31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1D729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5356D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36AE5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ACA7F8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58BC5C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E2FF5D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0F6B43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D430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1B2411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2E77AA0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71C26D32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2D93F44F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Advertising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01036F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91896E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16C6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8F23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BC08A9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49254B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CC8ECC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330C1F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08E36F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ADF5C7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5EB776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4FB3F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DB7912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64936A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F90FDE" w:rsidRPr="00F90FDE" w14:paraId="0338CECB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AE410C6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Research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A644E4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51BC52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7F87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0B47C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70C76A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42FE5B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C8D690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803754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7B6298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2644E5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D1DB30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69C41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1F94C18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28D15F1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27778A8D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561FD64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opinion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B42AF4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84B58B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972C1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8420E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6EE81D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6F761E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B74BEF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8CF5CA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62258C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EB553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D586F0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7AB7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F69EB3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D7187E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0.444444444</w:t>
            </w:r>
          </w:p>
        </w:tc>
      </w:tr>
      <w:tr w:rsidR="00F90FDE" w:rsidRPr="00F90FDE" w14:paraId="07CC5839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00B10B3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Anti-stigma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38C75D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E90EE7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199B7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6DA8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F47D4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76055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FB70B6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C3D6ED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BD23B0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B30086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CBE8D5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01D9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7BCEAE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58D463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2877B76F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5612FD0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Supportive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C7425B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4ED8A21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CE614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6F1B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5236B7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ADEB5C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CF095A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4AA9D0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0581D6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F6D6AF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3AD381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D59D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5D7D642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2E770E9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0.897959184</w:t>
            </w:r>
          </w:p>
        </w:tc>
      </w:tr>
      <w:tr w:rsidR="00F90FDE" w:rsidRPr="00F90FDE" w14:paraId="4D6217E8" w14:textId="77777777" w:rsidTr="002D3B84">
        <w:trPr>
          <w:trHeight w:val="265"/>
        </w:trPr>
        <w:tc>
          <w:tcPr>
            <w:tcW w:w="13768" w:type="dxa"/>
            <w:gridSpan w:val="14"/>
            <w:shd w:val="clear" w:color="auto" w:fill="auto"/>
            <w:noWrap/>
            <w:vAlign w:val="center"/>
          </w:tcPr>
          <w:p w14:paraId="13C4EB7A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Experience of stigma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48A6C1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14EB8931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73BFFCA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Social contact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3D0C06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5A72D97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0E334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D109D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8739D6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669710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21C46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878795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0D4A55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8D91D6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C48F36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AF404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F4135D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3BC2BD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3C92F391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2AFAD06E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Dangerous/ unsafe/ unpredictable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31AC53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50C536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8657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89784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ED7DA7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E3DFB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609745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3C2500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0841AF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70C59F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FE339F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3349D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9A39A4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6462C7A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12603D3B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C96D299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To blame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11A18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118229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F43CF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D4CE5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FFBBE7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C58D5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CBA3A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F52638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6C244A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5CFD2F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0DD3EF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4B57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F71564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4A073A9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40ACAD48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1119A9A6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Cannot recover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08DF50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0FE28C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6FDB6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3FAD5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EADD0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12E50F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8E5CA4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28F0EB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5347BD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980B1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913B73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68FE9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AFAD9F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5489AC8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29165889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B806EC2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Snap out of it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925ECE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4EFD5CD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05E0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851BC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78748D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C02CFC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2EADEF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777738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C96FF4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7CCD28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7B4698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40F14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975021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68DE094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2AFE0063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594F49A6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weakness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1C942E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3117F9A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120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4D7097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892CF5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329A79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00ECA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27E8C9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BE494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B251F2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A28DAC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5E0CB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1F1B7F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CFA578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F90FDE" w:rsidRPr="00F90FDE" w14:paraId="5561D18E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D619DF8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Lack knowledge/ inaccurate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4F6224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18E39A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60A5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087E0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AD8D67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BA7BAD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CB6B0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7AC701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D561A9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B462D8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E4E643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689FA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8C095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F3E557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F90FDE" w:rsidRPr="00F90FDE" w14:paraId="3C5DC3BA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24B1232F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Rude/ derogatory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A9F797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302ED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5173E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D7F9E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9AC10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4EAEBA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3601B0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8FA74F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B6657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03AFB5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1C84CD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9661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110F70B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863812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6A7A088" w14:textId="77777777" w:rsidTr="002D3B84">
        <w:trPr>
          <w:trHeight w:val="265"/>
        </w:trPr>
        <w:tc>
          <w:tcPr>
            <w:tcW w:w="13768" w:type="dxa"/>
            <w:gridSpan w:val="14"/>
            <w:shd w:val="clear" w:color="auto" w:fill="auto"/>
            <w:noWrap/>
            <w:vAlign w:val="center"/>
          </w:tcPr>
          <w:p w14:paraId="742A9042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Experience of trivialisation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FED1E1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78DF8C9B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7C6753F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Not serious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38CC4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A623C6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B3F23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5F13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16F62D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930971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8205EC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CE034C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055C39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53E01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6BFFC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44E5F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436862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AC4543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4971346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3221337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Benefit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D47F70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CDC9D6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8FA52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FBEB09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8A57C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355E72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917AB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51CA2A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697DB8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ACD5FC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3DFFC5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014B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98736B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534A4DC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798A238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12CB5CEB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Comedic / funny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EB859D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15B8F5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67DE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67FDF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8862B9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442C2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85ED99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9CF492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03562D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B1C87A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08CCD1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4A07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AAD603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8509CB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F2E7C42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5942FB5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Oversimplified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00F72C2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5651E7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4DCC3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9F2B6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752294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606C39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C8A4B2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072D6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09F1F2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37AA26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2B66DE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A39D7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EDD014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F86BDD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54F68739" w14:textId="77777777" w:rsidTr="002D3B84">
        <w:trPr>
          <w:trHeight w:val="265"/>
        </w:trPr>
        <w:tc>
          <w:tcPr>
            <w:tcW w:w="13768" w:type="dxa"/>
            <w:gridSpan w:val="14"/>
            <w:shd w:val="clear" w:color="auto" w:fill="auto"/>
            <w:noWrap/>
            <w:vAlign w:val="center"/>
          </w:tcPr>
          <w:p w14:paraId="6561DA00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Mood/emotion/expression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5F50CB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43B39C9A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10AE8A60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Sadness/despair/loneliness/dark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2FF313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631092A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D6F1E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0BE21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ED9A2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A3E643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6975A5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772671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AE9DE3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8FF67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930CE2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2193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5E6E4B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485D708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</w:t>
            </w:r>
          </w:p>
        </w:tc>
      </w:tr>
      <w:tr w:rsidR="00F90FDE" w:rsidRPr="00F90FDE" w14:paraId="453D23BC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5C8B8F71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Informative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10AD78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47FB9BC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94089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C1B81B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64D48E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DF217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B8671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FCB76A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B934A5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C98DB5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F23F86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FDE9E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350406C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6841C4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0.659090909</w:t>
            </w:r>
          </w:p>
        </w:tc>
      </w:tr>
      <w:tr w:rsidR="00F90FDE" w:rsidRPr="00F90FDE" w14:paraId="1347CC28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5590C4A1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Happiness/hope /encouragement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D42C7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3FBA416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C998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C4BEE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7FCE50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BEC001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CD0A9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01C033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DB4564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A5FDBC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A80562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5508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7A0619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2ECD411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0.857142857</w:t>
            </w:r>
          </w:p>
        </w:tc>
      </w:tr>
      <w:tr w:rsidR="00F90FDE" w:rsidRPr="00F90FDE" w14:paraId="576617BF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46FCD1C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Humorous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01C75F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EE5CFC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600F3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3433E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B801F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C30C49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F2969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6871DF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895EFD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B1ED3C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8AFA73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AE3FF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8D9E5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5A5058A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0.772727273</w:t>
            </w:r>
          </w:p>
        </w:tc>
      </w:tr>
      <w:tr w:rsidR="00F90FDE" w:rsidRPr="00F90FDE" w14:paraId="2A25C2C4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2A9D7C0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Empathy/ compassion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C6A0A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70E714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1C814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97EAB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F134BB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24D576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C1F81D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FC499A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4485EC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7681B4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FEC6F9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815E5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A0D778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01AECE1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</w:tr>
      <w:tr w:rsidR="00F90FDE" w:rsidRPr="00F90FDE" w14:paraId="23F4F4A1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5ADB4B2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Fear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3F9D2D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5219D16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8333B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63980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CCD06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64340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12B8E0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EF4C54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F416F7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C5D077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7F30EC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8BDAB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A535FB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B8B241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F90FDE" w:rsidRPr="00F90FDE" w14:paraId="267FA116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7598FA5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Surprise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1E8678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BD8CE4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D8B7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8D78F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E65FF1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9F8A02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225B17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B1526C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57C606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F8B224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7AF46A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3733F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2D056E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DA2B82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8BE9816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9539892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Anger/ frustration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6710C8C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9F2FC1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BDE5F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2CB00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E6A52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FD929E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928B96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A5DEA2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FECC16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8C50B3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A4D66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7063E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0B6A96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5A8CDB1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0.680851064</w:t>
            </w:r>
          </w:p>
        </w:tc>
      </w:tr>
      <w:tr w:rsidR="00F90FDE" w:rsidRPr="00F90FDE" w14:paraId="42B0F102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72DD78CD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Shame/guilt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3570577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31D962C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AE41C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1D796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0C8559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088598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9DF311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26AF6C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C8B003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B93635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055FC8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C4D83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3A7EA1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0.675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3BCD012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0.692307692</w:t>
            </w:r>
          </w:p>
        </w:tc>
      </w:tr>
      <w:tr w:rsidR="00F90FDE" w:rsidRPr="00F90FDE" w14:paraId="628D6967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191A9F0A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Jealousy/ envy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53F6C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92F40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D12DD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7D9BBF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70D11F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B7696F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F89FC4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B9F664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D23F77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7D8FD6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A7F01B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2598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EE217F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2BD485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50ECCCFC" w14:textId="77777777" w:rsidTr="002D3B84">
        <w:trPr>
          <w:trHeight w:val="265"/>
        </w:trPr>
        <w:tc>
          <w:tcPr>
            <w:tcW w:w="13768" w:type="dxa"/>
            <w:gridSpan w:val="14"/>
            <w:shd w:val="clear" w:color="auto" w:fill="auto"/>
            <w:noWrap/>
            <w:vAlign w:val="center"/>
          </w:tcPr>
          <w:p w14:paraId="661183FC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Stigmatising content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901462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0F407760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2780CDB1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Social contact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35FD99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5F2B4AF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E8197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5267A8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0371D4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D6BFCC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2CCFDB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D2D26E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83A16D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78B861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EA49CA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A09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3DE9AB1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4855664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05FC0DC2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7305459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Dangerous/ unsafe/ unpredictable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420B63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5FA6A2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C7AA7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E395E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5FBD1A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8A7002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9BDEE7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672800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1A6983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F2A194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D185B1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6C2DE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532973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83435A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0EF8F1C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31A89223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To blame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AFB073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7B50427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28A4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F4F7E5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7AF94F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5F1D59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99CCFB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FDA481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40DAB8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B79FA7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18B59D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024B1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506D3B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1F4370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11765FBA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1520C46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Cannot recover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3ADB0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596733E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E028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0F49D7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349813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EF3AE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5B2950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F0C8F8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FEB014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59D462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D9930F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F7612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557A3B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0E31397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F90FDE" w:rsidRPr="00F90FDE" w14:paraId="4C4A0698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5431FB7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Snap out of it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B246B5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3F37143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0E73F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884A91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57E50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AFAC35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124D37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CD18DE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E3D41D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F14938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36D61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F934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A3290F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0F0431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6EE21F43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EEBD534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Personal weakness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485EF98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7E971D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AAF8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0C5F3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AD183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C86FD6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1B32E5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205404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E7FD5F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940F77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C63798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3A51A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B5BB8E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8D06C9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2531ADF7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73D641B3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Lack knowledge/ inaccurate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7DA373A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299933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2211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AD37D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442FF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6EFD53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9D28BD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D4ADB0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BC11F9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AE5B65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99174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1C5E5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075C4C3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7AE458D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31FB1346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7DEB9F7D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Rude/derogatory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5352788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1DE7492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EF5E0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F5FC3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8DAB2F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9114CE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7C1291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8514C8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1F1278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B86ACD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8A116B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F1FC5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7C6A91D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F699EB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597FAEB2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081F25C5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Internalised stigma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DF8B90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39DF1FC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D3E8A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90CE5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149D07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7CFBA7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731B23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488E9E0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25064D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139ECE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641BDA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1636F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64792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0.86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42B94B0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0.642857143</w:t>
            </w:r>
          </w:p>
        </w:tc>
      </w:tr>
      <w:tr w:rsidR="00F90FDE" w:rsidRPr="00F90FDE" w14:paraId="32784555" w14:textId="77777777" w:rsidTr="002D3B84">
        <w:trPr>
          <w:trHeight w:val="265"/>
        </w:trPr>
        <w:tc>
          <w:tcPr>
            <w:tcW w:w="13768" w:type="dxa"/>
            <w:gridSpan w:val="14"/>
            <w:shd w:val="clear" w:color="auto" w:fill="auto"/>
            <w:noWrap/>
            <w:vAlign w:val="center"/>
          </w:tcPr>
          <w:p w14:paraId="125DBF21" w14:textId="77777777" w:rsidR="00F90FDE" w:rsidRPr="00F90FDE" w:rsidRDefault="00F90FDE" w:rsidP="00F90FD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Trivialising content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17A0E0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F90FDE" w:rsidRPr="00F90FDE" w14:paraId="5A2C8DAD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4B08A937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Not serious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6508CE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7B3B5A2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FE864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571174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E97947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827EC4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EA139F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6A39731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901730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7A6B16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0F1934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C5EE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65C2197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6257B7A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722DC4A0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7A441F27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Benefit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226C1E4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28D2F82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864F3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B99345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F7AAFA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0B1414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B232A8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5F24153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64E254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7EF9409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3B30410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3C087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2B1D329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1A2AACA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071452A8" w14:textId="77777777" w:rsidTr="002D3B84">
        <w:trPr>
          <w:trHeight w:val="265"/>
        </w:trPr>
        <w:tc>
          <w:tcPr>
            <w:tcW w:w="2381" w:type="dxa"/>
            <w:shd w:val="clear" w:color="auto" w:fill="auto"/>
            <w:noWrap/>
            <w:vAlign w:val="center"/>
            <w:hideMark/>
          </w:tcPr>
          <w:p w14:paraId="60DD1F0A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Comedic/funny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14:paraId="1DFCB8A6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shd w:val="clear" w:color="auto" w:fill="auto"/>
            <w:noWrap/>
            <w:vAlign w:val="center"/>
            <w:hideMark/>
          </w:tcPr>
          <w:p w14:paraId="03446F02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343C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2B9E35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61262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0018A4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6226CA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11B03378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2FB3376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961DFE3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14:paraId="0AD6BD0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EFD9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1EF3D60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14:paraId="0B66F010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  <w:tr w:rsidR="00F90FDE" w:rsidRPr="00F90FDE" w14:paraId="7B8AAF2C" w14:textId="77777777" w:rsidTr="002D3B84">
        <w:trPr>
          <w:trHeight w:val="265"/>
        </w:trPr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BD64" w14:textId="77777777" w:rsidR="00F90FDE" w:rsidRPr="00F90FDE" w:rsidRDefault="00F90FDE" w:rsidP="00F90FDE">
            <w:pPr>
              <w:spacing w:line="276" w:lineRule="auto"/>
              <w:ind w:left="72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Oversimplified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6E4F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A36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133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D1D1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23C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75DD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80C4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C51B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77DA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8DE9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E17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5717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E46C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DF9E" w14:textId="77777777" w:rsidR="00F90FDE" w:rsidRPr="00F90FDE" w:rsidRDefault="00F90FDE" w:rsidP="00F90F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F90FD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</w:tr>
    </w:tbl>
    <w:p w14:paraId="126F3814" w14:textId="77777777" w:rsidR="00F90FDE" w:rsidRPr="00F90FDE" w:rsidRDefault="00F90FDE" w:rsidP="00F90FDE">
      <w:pPr>
        <w:spacing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FC70BF1" w14:textId="77777777" w:rsidR="00F90FDE" w:rsidRPr="00F90FDE" w:rsidRDefault="00F90FDE" w:rsidP="00F90FDE">
      <w:pPr>
        <w:spacing w:line="276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763AA716" w14:textId="77777777" w:rsidR="004C1C79" w:rsidRDefault="004C1C79"/>
    <w:sectPr w:rsidR="004C1C79" w:rsidSect="00F90FD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DE"/>
    <w:rsid w:val="00132838"/>
    <w:rsid w:val="00265EAD"/>
    <w:rsid w:val="003740E3"/>
    <w:rsid w:val="004C1C79"/>
    <w:rsid w:val="006E54F4"/>
    <w:rsid w:val="00847289"/>
    <w:rsid w:val="00A45D1D"/>
    <w:rsid w:val="00CB5E5C"/>
    <w:rsid w:val="00CE5057"/>
    <w:rsid w:val="00E842A7"/>
    <w:rsid w:val="00F90FDE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69C18B"/>
  <w15:chartTrackingRefBased/>
  <w15:docId w15:val="{E649B294-E738-C24F-A66B-D20D7240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0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F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F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F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F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F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F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F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F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F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F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F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F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F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F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FD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F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F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F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F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F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F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f92db8-2851-4df9-9d12-fab52f5b1415}" enabled="1" method="Standar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.~WRD0001</Template>
  <TotalTime>1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Tudehope</dc:creator>
  <cp:keywords/>
  <dc:description/>
  <cp:lastModifiedBy>Lucy Tudehope</cp:lastModifiedBy>
  <cp:revision>2</cp:revision>
  <dcterms:created xsi:type="dcterms:W3CDTF">2024-05-20T23:28:00Z</dcterms:created>
  <dcterms:modified xsi:type="dcterms:W3CDTF">2024-07-12T00:56:00Z</dcterms:modified>
</cp:coreProperties>
</file>